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6501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WAYTE</w:t>
      </w:r>
      <w:r w:rsidR="007A370B">
        <w:rPr>
          <w:rFonts w:ascii="Times New Roman" w:hAnsi="Times New Roman" w:cs="Times New Roman"/>
          <w:sz w:val="24"/>
          <w:szCs w:val="24"/>
        </w:rPr>
        <w:t xml:space="preserve">       (fl.143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0)</w:t>
      </w:r>
    </w:p>
    <w:p w:rsidR="00965014" w:rsidRDefault="0096501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014" w:rsidRDefault="0096501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014" w:rsidRDefault="00965014" w:rsidP="00965014">
      <w:r>
        <w:t>= William</w:t>
      </w:r>
      <w:r>
        <w:t>(q.v.). She 3 = Robert Long(q.v.). (H.P.pp.551-2)</w:t>
      </w:r>
    </w:p>
    <w:p w:rsidR="00965014" w:rsidRDefault="00965014" w:rsidP="00965014">
      <w:r>
        <w:t>Children:</w:t>
      </w:r>
      <w:r>
        <w:tab/>
        <w:t>Thomas(q.v.). (ibid.)</w:t>
      </w:r>
    </w:p>
    <w:p w:rsidR="00965014" w:rsidRDefault="00965014" w:rsidP="00965014">
      <w:r>
        <w:tab/>
      </w:r>
      <w:r>
        <w:tab/>
        <w:t xml:space="preserve">Maud(q.v.) = Sir John </w:t>
      </w:r>
      <w:proofErr w:type="spellStart"/>
      <w:r>
        <w:t>Chalers</w:t>
      </w:r>
      <w:proofErr w:type="spellEnd"/>
      <w:r>
        <w:t>(q.v.). (C.F.R.1445-52 p.152)</w:t>
      </w:r>
    </w:p>
    <w:p w:rsidR="00965014" w:rsidRDefault="00965014" w:rsidP="00965014">
      <w:r>
        <w:tab/>
      </w:r>
      <w:r>
        <w:tab/>
        <w:t>Margaret(q.v.) = John Long(q.v.). (ibid.)</w:t>
      </w:r>
    </w:p>
    <w:p w:rsidR="00965014" w:rsidRDefault="00965014" w:rsidP="00965014"/>
    <w:p w:rsidR="00965014" w:rsidRDefault="00965014" w:rsidP="00965014"/>
    <w:p w:rsidR="00965014" w:rsidRDefault="00965014" w:rsidP="00965014">
      <w:r>
        <w:t>7 May 2016</w:t>
      </w:r>
    </w:p>
    <w:p w:rsidR="00965014" w:rsidRPr="00965014" w:rsidRDefault="0096501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65014" w:rsidRPr="009650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014" w:rsidRDefault="00965014" w:rsidP="00E71FC3">
      <w:r>
        <w:separator/>
      </w:r>
    </w:p>
  </w:endnote>
  <w:endnote w:type="continuationSeparator" w:id="0">
    <w:p w:rsidR="00965014" w:rsidRDefault="0096501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014" w:rsidRDefault="00965014" w:rsidP="00E71FC3">
      <w:r>
        <w:separator/>
      </w:r>
    </w:p>
  </w:footnote>
  <w:footnote w:type="continuationSeparator" w:id="0">
    <w:p w:rsidR="00965014" w:rsidRDefault="0096501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014"/>
    <w:rsid w:val="007A370B"/>
    <w:rsid w:val="0096501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AE1D5"/>
  <w15:chartTrackingRefBased/>
  <w15:docId w15:val="{E5B65F6F-7826-4270-B039-97BD1B9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650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2016-05-07T13:50:00Z</dcterms:created>
  <dcterms:modified xsi:type="dcterms:W3CDTF">2016-05-07T13:51:00Z</dcterms:modified>
</cp:coreProperties>
</file>